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544F37" w:rsidRDefault="00544F37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44F3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:rsidR="00544F37" w:rsidRPr="0055796D" w:rsidRDefault="00544F37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9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22B0B" w:rsidRDefault="00544F37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441A6A" w:rsidRDefault="00544F37" w:rsidP="00EB1060">
            <w:pPr>
              <w:jc w:val="both"/>
              <w:rPr>
                <w:sz w:val="23"/>
                <w:szCs w:val="23"/>
              </w:rPr>
            </w:pPr>
            <w:r w:rsidRPr="00441A6A">
              <w:rPr>
                <w:sz w:val="23"/>
                <w:szCs w:val="23"/>
              </w:rPr>
      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96C9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544F37" w:rsidRPr="00476BB9" w:rsidRDefault="00544F37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44F3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44F37" w:rsidRPr="00596C94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E400A7" w:rsidRDefault="00544F37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441A6A">
              <w:rPr>
                <w:sz w:val="23"/>
                <w:szCs w:val="23"/>
              </w:rPr>
              <w:t>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3A7EDF" w:rsidRDefault="00544F37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Социальная политика 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0,0 % (0/814*100)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544F3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Default="00544F37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тыс.руб.</w:t>
            </w:r>
          </w:p>
          <w:p w:rsidR="00544F37" w:rsidRPr="0055796D" w:rsidRDefault="00544F37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4F4158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4F4158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тыс.руб.</w:t>
            </w:r>
          </w:p>
          <w:p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:rsidR="00544F37" w:rsidRPr="004F4158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814 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185 </w:t>
            </w:r>
            <w:bookmarkStart w:id="2" w:name="_GoBack"/>
            <w:bookmarkEnd w:id="2"/>
          </w:p>
        </w:tc>
      </w:tr>
      <w:tr w:rsidR="00544F3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544F37" w:rsidRPr="003A7EDF" w:rsidRDefault="00544F37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544F37" w:rsidRPr="001645A8" w:rsidRDefault="00544F37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44F37" w:rsidRDefault="00544F37"/>
    <w:sectPr w:rsidR="00544F37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774FB"/>
    <w:rsid w:val="000D4D18"/>
    <w:rsid w:val="00100AF4"/>
    <w:rsid w:val="0012549B"/>
    <w:rsid w:val="001645A8"/>
    <w:rsid w:val="0018472F"/>
    <w:rsid w:val="001C0C04"/>
    <w:rsid w:val="001C3CF0"/>
    <w:rsid w:val="001E0C84"/>
    <w:rsid w:val="0028490C"/>
    <w:rsid w:val="002853CD"/>
    <w:rsid w:val="00291195"/>
    <w:rsid w:val="002929FE"/>
    <w:rsid w:val="00294A60"/>
    <w:rsid w:val="002A5671"/>
    <w:rsid w:val="002D03F1"/>
    <w:rsid w:val="002D1214"/>
    <w:rsid w:val="00313FD8"/>
    <w:rsid w:val="00330EBE"/>
    <w:rsid w:val="00366C62"/>
    <w:rsid w:val="00383028"/>
    <w:rsid w:val="003943A6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11F7"/>
    <w:rsid w:val="00484D21"/>
    <w:rsid w:val="004E12AB"/>
    <w:rsid w:val="004E1320"/>
    <w:rsid w:val="004F4158"/>
    <w:rsid w:val="00514DB6"/>
    <w:rsid w:val="00522B0B"/>
    <w:rsid w:val="00544F37"/>
    <w:rsid w:val="0055796D"/>
    <w:rsid w:val="00596C94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66F57"/>
    <w:rsid w:val="00771037"/>
    <w:rsid w:val="007814FB"/>
    <w:rsid w:val="00783022"/>
    <w:rsid w:val="00794104"/>
    <w:rsid w:val="007C61C9"/>
    <w:rsid w:val="007C67EC"/>
    <w:rsid w:val="007D2D19"/>
    <w:rsid w:val="00810E19"/>
    <w:rsid w:val="008176A1"/>
    <w:rsid w:val="00821EDA"/>
    <w:rsid w:val="00882466"/>
    <w:rsid w:val="008A4FDE"/>
    <w:rsid w:val="008A7A3D"/>
    <w:rsid w:val="008B4B40"/>
    <w:rsid w:val="008E47F5"/>
    <w:rsid w:val="00905E54"/>
    <w:rsid w:val="009122A7"/>
    <w:rsid w:val="009326FD"/>
    <w:rsid w:val="0093462C"/>
    <w:rsid w:val="00935181"/>
    <w:rsid w:val="00946856"/>
    <w:rsid w:val="009701C3"/>
    <w:rsid w:val="0098717D"/>
    <w:rsid w:val="00992674"/>
    <w:rsid w:val="009927A2"/>
    <w:rsid w:val="009A5E8D"/>
    <w:rsid w:val="009C2433"/>
    <w:rsid w:val="009C2D46"/>
    <w:rsid w:val="009E3F5B"/>
    <w:rsid w:val="00A00484"/>
    <w:rsid w:val="00A4105F"/>
    <w:rsid w:val="00AA2395"/>
    <w:rsid w:val="00AB7F03"/>
    <w:rsid w:val="00AF1A63"/>
    <w:rsid w:val="00B02F92"/>
    <w:rsid w:val="00B03F6B"/>
    <w:rsid w:val="00B16C4A"/>
    <w:rsid w:val="00B6738B"/>
    <w:rsid w:val="00B720F2"/>
    <w:rsid w:val="00B84BDC"/>
    <w:rsid w:val="00BA5AAD"/>
    <w:rsid w:val="00BF6295"/>
    <w:rsid w:val="00BF727C"/>
    <w:rsid w:val="00C23172"/>
    <w:rsid w:val="00C31711"/>
    <w:rsid w:val="00C50C69"/>
    <w:rsid w:val="00C6658D"/>
    <w:rsid w:val="00C7013A"/>
    <w:rsid w:val="00CE3CB1"/>
    <w:rsid w:val="00D01C98"/>
    <w:rsid w:val="00D0399E"/>
    <w:rsid w:val="00D22AA2"/>
    <w:rsid w:val="00D265D8"/>
    <w:rsid w:val="00D33F29"/>
    <w:rsid w:val="00D4646B"/>
    <w:rsid w:val="00D81212"/>
    <w:rsid w:val="00D86E03"/>
    <w:rsid w:val="00D9652C"/>
    <w:rsid w:val="00DA39AA"/>
    <w:rsid w:val="00DC04C7"/>
    <w:rsid w:val="00DC4FD3"/>
    <w:rsid w:val="00DC75CE"/>
    <w:rsid w:val="00DF7569"/>
    <w:rsid w:val="00DF7571"/>
    <w:rsid w:val="00E178B7"/>
    <w:rsid w:val="00E400A7"/>
    <w:rsid w:val="00E846D3"/>
    <w:rsid w:val="00EB1060"/>
    <w:rsid w:val="00EB1203"/>
    <w:rsid w:val="00EB44A8"/>
    <w:rsid w:val="00F34C7C"/>
    <w:rsid w:val="00F84F7B"/>
    <w:rsid w:val="00F93865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418</TotalTime>
  <Pages>4</Pages>
  <Words>1071</Words>
  <Characters>6108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114</cp:revision>
  <cp:lastPrinted>2021-07-12T04:03:00Z</cp:lastPrinted>
  <dcterms:created xsi:type="dcterms:W3CDTF">2021-07-12T04:03:00Z</dcterms:created>
  <dcterms:modified xsi:type="dcterms:W3CDTF">2021-08-27T06:08:00Z</dcterms:modified>
</cp:coreProperties>
</file>